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 6 Wzór umowy powierzenia przetwarzania danych -.docx</dmsv2BaseFileName>
    <dmsv2BaseDisplayName xmlns="http://schemas.microsoft.com/sharepoint/v3">Załącznik nr 6 do SWZ -  6 Wzór umowy powierzenia przetwarzania danych -</dmsv2BaseDisplayName>
    <dmsv2SWPP2ObjectNumber xmlns="http://schemas.microsoft.com/sharepoint/v3">POST/DYS/OLD/GZ/01597/2026                        </dmsv2SWPP2ObjectNumber>
    <dmsv2SWPP2SumMD5 xmlns="http://schemas.microsoft.com/sharepoint/v3">c403ae99a0b6f79c1f94be428dcbc521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25050178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FJ3FSM7XJ42E-1195302456-17595</_dlc_DocId>
    <_dlc_DocIdUrl xmlns="a19cb1c7-c5c7-46d4-85ae-d83685407bba">
      <Url>https://swpp2.dms.gkpge.pl/sites/43/_layouts/15/DocIdRedir.aspx?ID=FJ3FSM7XJ42E-1195302456-17595</Url>
      <Description>FJ3FSM7XJ42E-1195302456-17595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89D6CA8E-D72B-4DDA-8AE4-AF6CD3F7A78A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FE47CDE-A85D-4C22-8F24-4DC17000D844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df74ef82-28c5-41aa-8e53-e7e114bbbca1</vt:lpwstr>
  </property>
</Properties>
</file>